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7153F" w14:textId="77777777" w:rsidR="000C7E8F" w:rsidRDefault="000C7E8F" w:rsidP="000C7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7AB6DB2A" w14:textId="77777777" w:rsidR="000C7E8F" w:rsidRDefault="000C7E8F" w:rsidP="000C7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Tunstall, Lancashire. Yeoman.</w:t>
      </w:r>
    </w:p>
    <w:p w14:paraId="5402CCD3" w14:textId="77777777" w:rsidR="000C7E8F" w:rsidRDefault="000C7E8F" w:rsidP="000C7E8F">
      <w:pPr>
        <w:pStyle w:val="NoSpacing"/>
        <w:rPr>
          <w:rFonts w:cs="Times New Roman"/>
          <w:szCs w:val="24"/>
        </w:rPr>
      </w:pPr>
    </w:p>
    <w:p w14:paraId="0A788A28" w14:textId="77777777" w:rsidR="000C7E8F" w:rsidRDefault="000C7E8F" w:rsidP="000C7E8F">
      <w:pPr>
        <w:pStyle w:val="NoSpacing"/>
        <w:rPr>
          <w:rFonts w:cs="Times New Roman"/>
          <w:szCs w:val="24"/>
        </w:rPr>
      </w:pPr>
    </w:p>
    <w:p w14:paraId="4D58C94B" w14:textId="77777777" w:rsidR="000C7E8F" w:rsidRDefault="000C7E8F" w:rsidP="000C7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Jul.</w:t>
      </w: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He was granted </w:t>
      </w:r>
      <w:proofErr w:type="gramStart"/>
      <w:r>
        <w:rPr>
          <w:rFonts w:cs="Times New Roman"/>
          <w:szCs w:val="24"/>
        </w:rPr>
        <w:t>a general</w:t>
      </w:r>
      <w:proofErr w:type="gramEnd"/>
      <w:r>
        <w:rPr>
          <w:rFonts w:cs="Times New Roman"/>
          <w:szCs w:val="24"/>
        </w:rPr>
        <w:t xml:space="preserve"> pardon.     (C.P.R. 1476-85 p.40)</w:t>
      </w:r>
    </w:p>
    <w:p w14:paraId="622F14E4" w14:textId="77777777" w:rsidR="000C7E8F" w:rsidRDefault="000C7E8F" w:rsidP="000C7E8F">
      <w:pPr>
        <w:pStyle w:val="NoSpacing"/>
        <w:rPr>
          <w:rFonts w:cs="Times New Roman"/>
          <w:szCs w:val="24"/>
        </w:rPr>
      </w:pPr>
    </w:p>
    <w:p w14:paraId="43415614" w14:textId="77777777" w:rsidR="000C7E8F" w:rsidRDefault="000C7E8F" w:rsidP="000C7E8F">
      <w:pPr>
        <w:pStyle w:val="NoSpacing"/>
        <w:rPr>
          <w:rFonts w:cs="Times New Roman"/>
          <w:szCs w:val="24"/>
        </w:rPr>
      </w:pPr>
    </w:p>
    <w:p w14:paraId="3C9022A5" w14:textId="77777777" w:rsidR="000C7E8F" w:rsidRDefault="000C7E8F" w:rsidP="000C7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November 2024</w:t>
      </w:r>
    </w:p>
    <w:p w14:paraId="2E1B9C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89CB3" w14:textId="77777777" w:rsidR="000C7E8F" w:rsidRDefault="000C7E8F" w:rsidP="009139A6">
      <w:r>
        <w:separator/>
      </w:r>
    </w:p>
  </w:endnote>
  <w:endnote w:type="continuationSeparator" w:id="0">
    <w:p w14:paraId="5B4B83A5" w14:textId="77777777" w:rsidR="000C7E8F" w:rsidRDefault="000C7E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F37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6FC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6C6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35F7E" w14:textId="77777777" w:rsidR="000C7E8F" w:rsidRDefault="000C7E8F" w:rsidP="009139A6">
      <w:r>
        <w:separator/>
      </w:r>
    </w:p>
  </w:footnote>
  <w:footnote w:type="continuationSeparator" w:id="0">
    <w:p w14:paraId="5D6C0A46" w14:textId="77777777" w:rsidR="000C7E8F" w:rsidRDefault="000C7E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9E7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C09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FEA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8F"/>
    <w:rsid w:val="000666E0"/>
    <w:rsid w:val="000C7E8F"/>
    <w:rsid w:val="0022553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AD6D9"/>
  <w15:chartTrackingRefBased/>
  <w15:docId w15:val="{781A1B66-297C-49EF-A211-538E4FDE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2024-11-07T16:32:00Z</dcterms:created>
  <dcterms:modified xsi:type="dcterms:W3CDTF">2024-11-07T16:32:00Z</dcterms:modified>
</cp:coreProperties>
</file>